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1AC6" w:rsidRDefault="003C1AC6" w:rsidP="008465A2">
      <w:pPr>
        <w:spacing w:after="0" w:line="240" w:lineRule="auto"/>
        <w:ind w:left="623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W w:w="0" w:type="auto"/>
        <w:tblCellSpacing w:w="0" w:type="auto"/>
        <w:tblInd w:w="-106" w:type="dxa"/>
        <w:tblBorders>
          <w:top w:val="single" w:sz="4" w:space="0" w:color="CFCFCF"/>
          <w:left w:val="single" w:sz="4" w:space="0" w:color="CFCFCF"/>
          <w:bottom w:val="single" w:sz="4" w:space="0" w:color="CFCFCF"/>
          <w:right w:val="single" w:sz="4" w:space="0" w:color="CFCFCF"/>
        </w:tblBorders>
        <w:tblLook w:val="00A0"/>
      </w:tblPr>
      <w:tblGrid>
        <w:gridCol w:w="216"/>
        <w:gridCol w:w="9436"/>
      </w:tblGrid>
      <w:tr w:rsidR="003C1AC6" w:rsidRPr="007C7B96">
        <w:trPr>
          <w:trHeight w:val="30"/>
          <w:tblCellSpacing w:w="0" w:type="auto"/>
        </w:trPr>
        <w:tc>
          <w:tcPr>
            <w:tcW w:w="52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C1AC6" w:rsidRPr="00FB17BB" w:rsidRDefault="003C1AC6" w:rsidP="002B4F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B17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9600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tbl>
            <w:tblPr>
              <w:tblW w:w="0" w:type="auto"/>
              <w:tblCellSpacing w:w="0" w:type="auto"/>
              <w:tblInd w:w="3" w:type="dxa"/>
              <w:tblBorders>
                <w:top w:val="single" w:sz="4" w:space="0" w:color="CFCFCF"/>
                <w:left w:val="single" w:sz="4" w:space="0" w:color="CFCFCF"/>
                <w:bottom w:val="single" w:sz="4" w:space="0" w:color="CFCFCF"/>
                <w:right w:val="single" w:sz="4" w:space="0" w:color="CFCFCF"/>
              </w:tblBorders>
              <w:tblLook w:val="00A0"/>
            </w:tblPr>
            <w:tblGrid>
              <w:gridCol w:w="5775"/>
              <w:gridCol w:w="3785"/>
            </w:tblGrid>
            <w:tr w:rsidR="003C1AC6" w:rsidRPr="007C7B96">
              <w:trPr>
                <w:trHeight w:val="30"/>
                <w:tblCellSpacing w:w="0" w:type="auto"/>
              </w:trPr>
              <w:tc>
                <w:tcPr>
                  <w:tcW w:w="7624" w:type="dxa"/>
                  <w:tcBorders>
                    <w:top w:val="single" w:sz="4" w:space="0" w:color="CFCFCF"/>
                    <w:left w:val="single" w:sz="4" w:space="0" w:color="CFCFCF"/>
                    <w:bottom w:val="single" w:sz="4" w:space="0" w:color="CFCFCF"/>
                    <w:right w:val="single" w:sz="4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C1AC6" w:rsidRPr="00FB17BB" w:rsidRDefault="003C1AC6" w:rsidP="002B4F02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  <w:r w:rsidRPr="00FB17B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4516" w:type="dxa"/>
                  <w:tcBorders>
                    <w:top w:val="single" w:sz="4" w:space="0" w:color="CFCFCF"/>
                    <w:left w:val="single" w:sz="4" w:space="0" w:color="CFCFCF"/>
                    <w:bottom w:val="single" w:sz="4" w:space="0" w:color="CFCFCF"/>
                    <w:right w:val="single" w:sz="4" w:space="0" w:color="CFCFCF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3C1AC6" w:rsidRPr="00FB17BB" w:rsidRDefault="003C1AC6" w:rsidP="00FB17BB">
                  <w:pPr>
                    <w:spacing w:after="0"/>
                    <w:jc w:val="right"/>
                    <w:rPr>
                      <w:rFonts w:ascii="Times New Roman" w:hAnsi="Times New Roman" w:cs="Times New Roman"/>
                      <w:sz w:val="20"/>
                      <w:szCs w:val="20"/>
                      <w:lang w:val="ru-RU"/>
                    </w:rPr>
                  </w:pPr>
                  <w:r w:rsidRPr="00FB17BB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ru-RU"/>
                    </w:rPr>
                    <w:t>Приложение 5</w:t>
                  </w:r>
                  <w:r w:rsidRPr="00FB17BB">
                    <w:rPr>
                      <w:rFonts w:ascii="Times New Roman" w:hAnsi="Times New Roman" w:cs="Times New Roman"/>
                      <w:sz w:val="20"/>
                      <w:szCs w:val="20"/>
                      <w:lang w:val="ru-RU"/>
                    </w:rPr>
                    <w:br/>
                  </w:r>
                  <w:r w:rsidRPr="00FB17BB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ru-RU"/>
                    </w:rPr>
                    <w:t>к Типовой конкурсной</w:t>
                  </w:r>
                  <w:r w:rsidRPr="00FB17BB">
                    <w:rPr>
                      <w:rFonts w:ascii="Times New Roman" w:hAnsi="Times New Roman" w:cs="Times New Roman"/>
                      <w:sz w:val="20"/>
                      <w:szCs w:val="20"/>
                      <w:lang w:val="ru-RU"/>
                    </w:rPr>
                    <w:br/>
                  </w:r>
                  <w:r w:rsidRPr="00FB17BB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ru-RU"/>
                    </w:rPr>
                    <w:t>документации</w:t>
                  </w:r>
                  <w:r w:rsidRPr="00FB17BB">
                    <w:rPr>
                      <w:rFonts w:ascii="Times New Roman" w:hAnsi="Times New Roman" w:cs="Times New Roman"/>
                      <w:sz w:val="20"/>
                      <w:szCs w:val="20"/>
                      <w:lang w:val="ru-RU"/>
                    </w:rPr>
                    <w:br/>
                  </w:r>
                  <w:r w:rsidRPr="00FB17BB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ru-RU"/>
                    </w:rPr>
                    <w:t>по выбору поставщика товаров и</w:t>
                  </w:r>
                  <w:r w:rsidRPr="00FB17BB">
                    <w:rPr>
                      <w:rFonts w:ascii="Times New Roman" w:hAnsi="Times New Roman" w:cs="Times New Roman"/>
                      <w:sz w:val="20"/>
                      <w:szCs w:val="20"/>
                      <w:lang w:val="ru-RU"/>
                    </w:rPr>
                    <w:br/>
                  </w:r>
                  <w:r w:rsidRPr="00FB17BB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ru-RU"/>
                    </w:rPr>
                    <w:t>услуг организаций,</w:t>
                  </w:r>
                  <w:r w:rsidRPr="00FB17BB">
                    <w:rPr>
                      <w:rFonts w:ascii="Times New Roman" w:hAnsi="Times New Roman" w:cs="Times New Roman"/>
                      <w:sz w:val="20"/>
                      <w:szCs w:val="20"/>
                      <w:lang w:val="ru-RU"/>
                    </w:rPr>
                    <w:br/>
                  </w:r>
                  <w:r w:rsidRPr="00FB17BB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ru-RU"/>
                    </w:rPr>
                    <w:t>осуществляющих функции по</w:t>
                  </w:r>
                  <w:r w:rsidRPr="00FB17BB">
                    <w:rPr>
                      <w:rFonts w:ascii="Times New Roman" w:hAnsi="Times New Roman" w:cs="Times New Roman"/>
                      <w:sz w:val="20"/>
                      <w:szCs w:val="20"/>
                      <w:lang w:val="ru-RU"/>
                    </w:rPr>
                    <w:br/>
                  </w:r>
                  <w:r w:rsidRPr="00FB17BB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ru-RU"/>
                    </w:rPr>
                    <w:t>защите прав ребенка</w:t>
                  </w:r>
                </w:p>
              </w:tc>
            </w:tr>
          </w:tbl>
          <w:p w:rsidR="003C1AC6" w:rsidRPr="00FB17BB" w:rsidRDefault="003C1AC6" w:rsidP="002B4F0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3C1AC6" w:rsidRDefault="003C1AC6" w:rsidP="00FB17BB">
      <w:pPr>
        <w:spacing w:after="0"/>
        <w:jc w:val="right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bookmarkStart w:id="0" w:name="z290"/>
    </w:p>
    <w:p w:rsidR="003C1AC6" w:rsidRDefault="003C1AC6" w:rsidP="00FB17BB">
      <w:pPr>
        <w:spacing w:after="0"/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3C1AC6" w:rsidRPr="00FB17BB" w:rsidRDefault="003C1AC6" w:rsidP="00FB17BB">
      <w:pPr>
        <w:spacing w:after="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FB17BB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Критерии выбора поставщика товаров</w:t>
      </w:r>
    </w:p>
    <w:tbl>
      <w:tblPr>
        <w:tblW w:w="0" w:type="auto"/>
        <w:tblInd w:w="-106" w:type="dxa"/>
        <w:tblLook w:val="00A0"/>
      </w:tblPr>
      <w:tblGrid>
        <w:gridCol w:w="510"/>
        <w:gridCol w:w="4401"/>
        <w:gridCol w:w="1389"/>
        <w:gridCol w:w="3352"/>
      </w:tblGrid>
      <w:tr w:rsidR="003C1AC6" w:rsidRPr="00FB17BB">
        <w:trPr>
          <w:trHeight w:val="30"/>
        </w:trPr>
        <w:tc>
          <w:tcPr>
            <w:tcW w:w="5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0"/>
          <w:p w:rsidR="003C1AC6" w:rsidRPr="00FB17BB" w:rsidRDefault="003C1AC6" w:rsidP="002B4F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B17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44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C1AC6" w:rsidRPr="00FB17BB" w:rsidRDefault="003C1AC6" w:rsidP="002B4F02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FB17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Критерии</w:t>
            </w:r>
          </w:p>
          <w:p w:rsidR="003C1AC6" w:rsidRPr="00FB17BB" w:rsidRDefault="003C1AC6" w:rsidP="002B4F0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17BB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3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C1AC6" w:rsidRPr="00FB17BB" w:rsidRDefault="003C1AC6" w:rsidP="002B4F02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FB17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 отсутствии</w:t>
            </w:r>
          </w:p>
          <w:p w:rsidR="003C1AC6" w:rsidRPr="00FB17BB" w:rsidRDefault="003C1AC6" w:rsidP="002B4F0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17BB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335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C1AC6" w:rsidRPr="00FB17BB" w:rsidRDefault="003C1AC6" w:rsidP="002B4F02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FB17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 наличии</w:t>
            </w:r>
          </w:p>
          <w:p w:rsidR="003C1AC6" w:rsidRPr="00FB17BB" w:rsidRDefault="003C1AC6" w:rsidP="002B4F0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17BB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3C1AC6" w:rsidRPr="007C7B96">
        <w:trPr>
          <w:trHeight w:val="30"/>
        </w:trPr>
        <w:tc>
          <w:tcPr>
            <w:tcW w:w="5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C1AC6" w:rsidRPr="00FB17BB" w:rsidRDefault="003C1AC6" w:rsidP="002B4F02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z292"/>
            <w:r w:rsidRPr="00FB17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bookmarkEnd w:id="1"/>
          <w:p w:rsidR="003C1AC6" w:rsidRPr="00FB17BB" w:rsidRDefault="003C1AC6" w:rsidP="002B4F0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17BB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44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C1AC6" w:rsidRPr="00FB17BB" w:rsidRDefault="003C1AC6" w:rsidP="002B4F02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B17B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Опыт работы потенциального поставщика на рынке товаров, являющихся предметом конкурса</w:t>
            </w:r>
          </w:p>
          <w:p w:rsidR="003C1AC6" w:rsidRPr="00FB17BB" w:rsidRDefault="003C1AC6" w:rsidP="002B4F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B17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13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C1AC6" w:rsidRPr="00FB17BB" w:rsidRDefault="003C1AC6" w:rsidP="002B4F02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FB17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 баллов</w:t>
            </w:r>
          </w:p>
          <w:p w:rsidR="003C1AC6" w:rsidRPr="00FB17BB" w:rsidRDefault="003C1AC6" w:rsidP="002B4F0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17BB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335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C1AC6" w:rsidRPr="00FB17BB" w:rsidRDefault="003C1AC6" w:rsidP="002B4F02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B17B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 2 балла за каждый год, но не более 10 баллов</w:t>
            </w:r>
          </w:p>
          <w:p w:rsidR="003C1AC6" w:rsidRPr="00FB17BB" w:rsidRDefault="003C1AC6" w:rsidP="002B4F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B17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</w:tr>
      <w:tr w:rsidR="003C1AC6" w:rsidRPr="00FB17BB">
        <w:trPr>
          <w:trHeight w:val="30"/>
        </w:trPr>
        <w:tc>
          <w:tcPr>
            <w:tcW w:w="5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C1AC6" w:rsidRPr="00FB17BB" w:rsidRDefault="003C1AC6" w:rsidP="002B4F02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z293"/>
            <w:r w:rsidRPr="00FB17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  <w:bookmarkEnd w:id="2"/>
          <w:p w:rsidR="003C1AC6" w:rsidRPr="00FB17BB" w:rsidRDefault="003C1AC6" w:rsidP="002B4F0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17BB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44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C1AC6" w:rsidRPr="00FB17BB" w:rsidRDefault="003C1AC6" w:rsidP="002B4F02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B17B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Наличие документа о добровольной сертификации товаров для отечественного товаропроизводителя </w:t>
            </w:r>
          </w:p>
          <w:p w:rsidR="003C1AC6" w:rsidRPr="00FB17BB" w:rsidRDefault="003C1AC6" w:rsidP="002B4F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B17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13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C1AC6" w:rsidRPr="00FB17BB" w:rsidRDefault="003C1AC6" w:rsidP="002B4F02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FB17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 баллов</w:t>
            </w:r>
          </w:p>
          <w:p w:rsidR="003C1AC6" w:rsidRPr="00FB17BB" w:rsidRDefault="003C1AC6" w:rsidP="002B4F0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17BB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335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C1AC6" w:rsidRPr="00FB17BB" w:rsidRDefault="003C1AC6" w:rsidP="002B4F02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FB17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балл</w:t>
            </w:r>
          </w:p>
          <w:p w:rsidR="003C1AC6" w:rsidRPr="00FB17BB" w:rsidRDefault="003C1AC6" w:rsidP="002B4F0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17BB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3C1AC6" w:rsidRPr="00FB17BB">
        <w:trPr>
          <w:trHeight w:val="30"/>
        </w:trPr>
        <w:tc>
          <w:tcPr>
            <w:tcW w:w="5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C1AC6" w:rsidRPr="00FB17BB" w:rsidRDefault="003C1AC6" w:rsidP="002B4F02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z294"/>
            <w:r w:rsidRPr="00FB17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  <w:bookmarkEnd w:id="3"/>
          <w:p w:rsidR="003C1AC6" w:rsidRPr="00FB17BB" w:rsidRDefault="003C1AC6" w:rsidP="002B4F0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17BB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44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C1AC6" w:rsidRPr="00FB17BB" w:rsidRDefault="003C1AC6" w:rsidP="002B4F02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B17B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Наличие сертифицированной системы (сертифицированных систем) менеджмента качества в соответствии с требованиями национальных стандартов по приобретаемым товарам</w:t>
            </w:r>
          </w:p>
          <w:p w:rsidR="003C1AC6" w:rsidRPr="00FB17BB" w:rsidRDefault="003C1AC6" w:rsidP="002B4F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B17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13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C1AC6" w:rsidRPr="00FB17BB" w:rsidRDefault="003C1AC6" w:rsidP="002B4F02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FB17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 баллов</w:t>
            </w:r>
          </w:p>
          <w:p w:rsidR="003C1AC6" w:rsidRPr="00FB17BB" w:rsidRDefault="003C1AC6" w:rsidP="002B4F0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17BB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335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C1AC6" w:rsidRPr="00FB17BB" w:rsidRDefault="003C1AC6" w:rsidP="002B4F02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FB17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балл</w:t>
            </w:r>
          </w:p>
          <w:p w:rsidR="003C1AC6" w:rsidRPr="00FB17BB" w:rsidRDefault="003C1AC6" w:rsidP="002B4F0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17BB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3C1AC6" w:rsidRPr="00FB17BB">
        <w:trPr>
          <w:trHeight w:val="30"/>
        </w:trPr>
        <w:tc>
          <w:tcPr>
            <w:tcW w:w="5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C1AC6" w:rsidRPr="00FB17BB" w:rsidRDefault="003C1AC6" w:rsidP="002B4F02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" w:name="z295"/>
            <w:r w:rsidRPr="00FB17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  <w:bookmarkEnd w:id="4"/>
          <w:p w:rsidR="003C1AC6" w:rsidRPr="00FB17BB" w:rsidRDefault="003C1AC6" w:rsidP="002B4F0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17BB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44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C1AC6" w:rsidRPr="00FB17BB" w:rsidRDefault="003C1AC6" w:rsidP="002B4F02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B17B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Наличие сертифицированной системы (сертифицированных систем) менеджмента управления окружающей средой в соответствии с требованиями национальных стандартов и (или) подтверждения соответствия стандарту экологически чистой продукции </w:t>
            </w:r>
          </w:p>
          <w:p w:rsidR="003C1AC6" w:rsidRPr="00FB17BB" w:rsidRDefault="003C1AC6" w:rsidP="002B4F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B17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13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C1AC6" w:rsidRPr="00FB17BB" w:rsidRDefault="003C1AC6" w:rsidP="002B4F02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FB17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 баллов</w:t>
            </w:r>
          </w:p>
          <w:p w:rsidR="003C1AC6" w:rsidRPr="00FB17BB" w:rsidRDefault="003C1AC6" w:rsidP="002B4F0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17BB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335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C1AC6" w:rsidRPr="00FB17BB" w:rsidRDefault="003C1AC6" w:rsidP="002B4F02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FB17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балл</w:t>
            </w:r>
          </w:p>
          <w:p w:rsidR="003C1AC6" w:rsidRPr="00FB17BB" w:rsidRDefault="003C1AC6" w:rsidP="002B4F0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17BB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3C1AC6" w:rsidRPr="00FB17BB">
        <w:trPr>
          <w:trHeight w:val="30"/>
        </w:trPr>
        <w:tc>
          <w:tcPr>
            <w:tcW w:w="5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C1AC6" w:rsidRPr="00FB17BB" w:rsidRDefault="003C1AC6" w:rsidP="002B4F02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5" w:name="z296"/>
            <w:r w:rsidRPr="00FB17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  <w:bookmarkEnd w:id="5"/>
          <w:p w:rsidR="003C1AC6" w:rsidRPr="00FB17BB" w:rsidRDefault="003C1AC6" w:rsidP="002B4F0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17BB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44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C1AC6" w:rsidRPr="00FB17BB" w:rsidRDefault="003C1AC6" w:rsidP="002B4F02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B17B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Наличие собственного производства (не более 2 баллов)</w:t>
            </w:r>
          </w:p>
          <w:p w:rsidR="003C1AC6" w:rsidRPr="00FB17BB" w:rsidRDefault="003C1AC6" w:rsidP="002B4F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B17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13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C1AC6" w:rsidRPr="00FB17BB" w:rsidRDefault="003C1AC6" w:rsidP="002B4F02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FB17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 баллов</w:t>
            </w:r>
          </w:p>
          <w:p w:rsidR="003C1AC6" w:rsidRPr="00FB17BB" w:rsidRDefault="003C1AC6" w:rsidP="002B4F0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17BB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335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C1AC6" w:rsidRPr="00FB17BB" w:rsidRDefault="003C1AC6" w:rsidP="002B4F02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FB17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балла</w:t>
            </w:r>
          </w:p>
          <w:p w:rsidR="003C1AC6" w:rsidRPr="00FB17BB" w:rsidRDefault="003C1AC6" w:rsidP="002B4F0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17BB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3C1AC6" w:rsidRPr="007C7B96">
        <w:trPr>
          <w:trHeight w:val="30"/>
        </w:trPr>
        <w:tc>
          <w:tcPr>
            <w:tcW w:w="5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C1AC6" w:rsidRPr="00FB17BB" w:rsidRDefault="003C1AC6" w:rsidP="002B4F02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6" w:name="z297"/>
            <w:r w:rsidRPr="00FB17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  <w:bookmarkEnd w:id="6"/>
          <w:p w:rsidR="003C1AC6" w:rsidRPr="00FB17BB" w:rsidRDefault="003C1AC6" w:rsidP="002B4F0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17BB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44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C1AC6" w:rsidRPr="00FB17BB" w:rsidRDefault="003C1AC6" w:rsidP="002B4F02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B17B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Условия доставки товаров автотранспортом (не более 3 баллов)</w:t>
            </w:r>
          </w:p>
          <w:p w:rsidR="003C1AC6" w:rsidRPr="00FB17BB" w:rsidRDefault="003C1AC6" w:rsidP="002B4F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B17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13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C1AC6" w:rsidRPr="00FB17BB" w:rsidRDefault="003C1AC6" w:rsidP="002B4F02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FB17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 баллов</w:t>
            </w:r>
          </w:p>
          <w:p w:rsidR="003C1AC6" w:rsidRPr="00FB17BB" w:rsidRDefault="003C1AC6" w:rsidP="002B4F0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17BB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335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C1AC6" w:rsidRPr="00FB17BB" w:rsidRDefault="003C1AC6" w:rsidP="002B4F02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B17B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наличие собственного транспорта</w:t>
            </w:r>
          </w:p>
          <w:p w:rsidR="003C1AC6" w:rsidRPr="00FB17BB" w:rsidRDefault="003C1AC6" w:rsidP="002B4F02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B17B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(3 балла), на основании договора аренды, безвозмездного пользования, лизинга (2 балла)</w:t>
            </w:r>
          </w:p>
          <w:p w:rsidR="003C1AC6" w:rsidRPr="00FB17BB" w:rsidRDefault="003C1AC6" w:rsidP="002B4F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B17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</w:tr>
      <w:tr w:rsidR="003C1AC6" w:rsidRPr="007C7B96">
        <w:trPr>
          <w:trHeight w:val="30"/>
        </w:trPr>
        <w:tc>
          <w:tcPr>
            <w:tcW w:w="5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C1AC6" w:rsidRPr="00FB17BB" w:rsidRDefault="003C1AC6" w:rsidP="002B4F02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7" w:name="z298"/>
            <w:r w:rsidRPr="00FB17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  <w:bookmarkEnd w:id="7"/>
          <w:p w:rsidR="003C1AC6" w:rsidRPr="00FB17BB" w:rsidRDefault="003C1AC6" w:rsidP="002B4F0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17BB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44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C1AC6" w:rsidRPr="00FB17BB" w:rsidRDefault="003C1AC6" w:rsidP="002B4F02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FB17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Наличие характеристики на поставщика товара </w:t>
            </w:r>
          </w:p>
          <w:p w:rsidR="003C1AC6" w:rsidRPr="00FB17BB" w:rsidRDefault="003C1AC6" w:rsidP="002B4F0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17BB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3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C1AC6" w:rsidRPr="00FB17BB" w:rsidRDefault="003C1AC6" w:rsidP="002B4F02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FB17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 баллов</w:t>
            </w:r>
          </w:p>
          <w:p w:rsidR="003C1AC6" w:rsidRPr="00FB17BB" w:rsidRDefault="003C1AC6" w:rsidP="002B4F0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17BB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335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C1AC6" w:rsidRPr="00FB17BB" w:rsidRDefault="003C1AC6" w:rsidP="002B4F02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B17B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 каждую характеристику 1 балл, но не более 3 баллов</w:t>
            </w:r>
          </w:p>
          <w:p w:rsidR="003C1AC6" w:rsidRPr="00FB17BB" w:rsidRDefault="003C1AC6" w:rsidP="002B4F0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B17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</w:tr>
      <w:tr w:rsidR="003C1AC6" w:rsidRPr="00FB17BB">
        <w:trPr>
          <w:trHeight w:val="30"/>
        </w:trPr>
        <w:tc>
          <w:tcPr>
            <w:tcW w:w="5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C1AC6" w:rsidRPr="00FB17BB" w:rsidRDefault="003C1AC6" w:rsidP="002B4F02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8" w:name="z299"/>
            <w:r w:rsidRPr="00FB17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  <w:bookmarkEnd w:id="8"/>
          <w:p w:rsidR="003C1AC6" w:rsidRPr="00FB17BB" w:rsidRDefault="003C1AC6" w:rsidP="002B4F0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17BB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44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C1AC6" w:rsidRPr="00FB17BB" w:rsidRDefault="003C1AC6" w:rsidP="002B4F02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B17B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Наличие регистрации потенциального поставщика в качестве предпринимателя на территории соответствующей области, города республиканского значения, столицы где проводится конкурс</w:t>
            </w:r>
          </w:p>
        </w:tc>
        <w:tc>
          <w:tcPr>
            <w:tcW w:w="13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C1AC6" w:rsidRPr="00FB17BB" w:rsidRDefault="003C1AC6" w:rsidP="002B4F02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FB17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 баллов </w:t>
            </w:r>
          </w:p>
        </w:tc>
        <w:tc>
          <w:tcPr>
            <w:tcW w:w="335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C1AC6" w:rsidRPr="00FB17BB" w:rsidRDefault="003C1AC6" w:rsidP="002B4F02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FB17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балла</w:t>
            </w:r>
          </w:p>
        </w:tc>
      </w:tr>
    </w:tbl>
    <w:p w:rsidR="003C1AC6" w:rsidRPr="00FB17BB" w:rsidRDefault="003C1AC6" w:rsidP="00FB17BB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FB17BB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FB17B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Примечание: по пункту 1 наличие опыта по предмету конкурса подтверждается ранее заключенными договорами, по пункту 5 необходимо представить правоустанавливающие документы.</w:t>
      </w:r>
    </w:p>
    <w:p w:rsidR="003C1AC6" w:rsidRPr="00E3547E" w:rsidRDefault="003C1AC6" w:rsidP="008465A2">
      <w:pPr>
        <w:spacing w:after="0" w:line="240" w:lineRule="auto"/>
        <w:ind w:left="6237"/>
        <w:jc w:val="center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3C1AC6" w:rsidRDefault="003C1AC6" w:rsidP="00A67BC3">
      <w:pPr>
        <w:spacing w:after="0" w:line="240" w:lineRule="auto"/>
        <w:ind w:left="5245"/>
        <w:jc w:val="right"/>
        <w:rPr>
          <w:lang w:val="ru-RU"/>
        </w:rPr>
      </w:pPr>
    </w:p>
    <w:p w:rsidR="003C1AC6" w:rsidRDefault="003C1AC6" w:rsidP="00A67BC3">
      <w:pPr>
        <w:spacing w:after="0" w:line="240" w:lineRule="auto"/>
        <w:ind w:left="5245"/>
        <w:jc w:val="right"/>
        <w:rPr>
          <w:lang w:val="ru-RU"/>
        </w:rPr>
      </w:pPr>
    </w:p>
    <w:p w:rsidR="003C1AC6" w:rsidRDefault="003C1AC6" w:rsidP="00A67BC3">
      <w:pPr>
        <w:spacing w:after="0" w:line="240" w:lineRule="auto"/>
        <w:ind w:left="5245"/>
        <w:jc w:val="right"/>
        <w:rPr>
          <w:lang w:val="ru-RU"/>
        </w:rPr>
      </w:pPr>
    </w:p>
    <w:p w:rsidR="003C1AC6" w:rsidRDefault="003C1AC6" w:rsidP="00A67BC3">
      <w:pPr>
        <w:spacing w:after="0" w:line="240" w:lineRule="auto"/>
        <w:ind w:left="5245"/>
        <w:jc w:val="right"/>
        <w:rPr>
          <w:lang w:val="ru-RU"/>
        </w:rPr>
      </w:pPr>
    </w:p>
    <w:p w:rsidR="003C1AC6" w:rsidRDefault="003C1AC6" w:rsidP="00A67BC3">
      <w:pPr>
        <w:spacing w:after="0" w:line="240" w:lineRule="auto"/>
        <w:ind w:left="5245"/>
        <w:jc w:val="right"/>
        <w:rPr>
          <w:lang w:val="ru-RU"/>
        </w:rPr>
      </w:pPr>
    </w:p>
    <w:p w:rsidR="003C1AC6" w:rsidRDefault="003C1AC6" w:rsidP="00A67BC3">
      <w:pPr>
        <w:spacing w:after="0" w:line="240" w:lineRule="auto"/>
        <w:ind w:left="5245"/>
        <w:jc w:val="right"/>
        <w:rPr>
          <w:lang w:val="ru-RU"/>
        </w:rPr>
      </w:pPr>
    </w:p>
    <w:p w:rsidR="003C1AC6" w:rsidRDefault="003C1AC6" w:rsidP="00A67BC3">
      <w:pPr>
        <w:spacing w:after="0" w:line="240" w:lineRule="auto"/>
        <w:ind w:left="5245"/>
        <w:jc w:val="right"/>
        <w:rPr>
          <w:lang w:val="ru-RU"/>
        </w:rPr>
      </w:pPr>
    </w:p>
    <w:p w:rsidR="003C1AC6" w:rsidRDefault="003C1AC6" w:rsidP="00A67BC3">
      <w:pPr>
        <w:spacing w:after="0" w:line="240" w:lineRule="auto"/>
        <w:ind w:left="5245"/>
        <w:jc w:val="right"/>
        <w:rPr>
          <w:lang w:val="ru-RU"/>
        </w:rPr>
      </w:pPr>
    </w:p>
    <w:p w:rsidR="003C1AC6" w:rsidRDefault="003C1AC6" w:rsidP="00A67BC3">
      <w:pPr>
        <w:spacing w:after="0" w:line="240" w:lineRule="auto"/>
        <w:ind w:left="5245"/>
        <w:jc w:val="right"/>
        <w:rPr>
          <w:lang w:val="ru-RU"/>
        </w:rPr>
      </w:pPr>
    </w:p>
    <w:p w:rsidR="003C1AC6" w:rsidRDefault="003C1AC6" w:rsidP="00A67BC3">
      <w:pPr>
        <w:spacing w:after="0" w:line="240" w:lineRule="auto"/>
        <w:ind w:left="5245"/>
        <w:jc w:val="right"/>
        <w:rPr>
          <w:lang w:val="ru-RU"/>
        </w:rPr>
      </w:pPr>
    </w:p>
    <w:p w:rsidR="003C1AC6" w:rsidRDefault="003C1AC6" w:rsidP="00A67BC3">
      <w:pPr>
        <w:spacing w:after="0" w:line="240" w:lineRule="auto"/>
        <w:ind w:left="5245"/>
        <w:jc w:val="right"/>
        <w:rPr>
          <w:lang w:val="ru-RU"/>
        </w:rPr>
      </w:pPr>
    </w:p>
    <w:p w:rsidR="003C1AC6" w:rsidRDefault="003C1AC6" w:rsidP="00A67BC3">
      <w:pPr>
        <w:spacing w:after="0" w:line="240" w:lineRule="auto"/>
        <w:ind w:left="5245"/>
        <w:jc w:val="right"/>
        <w:rPr>
          <w:lang w:val="ru-RU"/>
        </w:rPr>
      </w:pPr>
    </w:p>
    <w:p w:rsidR="003C1AC6" w:rsidRDefault="003C1AC6" w:rsidP="00A67BC3">
      <w:pPr>
        <w:spacing w:after="0" w:line="240" w:lineRule="auto"/>
        <w:ind w:left="5245"/>
        <w:jc w:val="right"/>
        <w:rPr>
          <w:lang w:val="ru-RU"/>
        </w:rPr>
      </w:pPr>
    </w:p>
    <w:p w:rsidR="003C1AC6" w:rsidRDefault="003C1AC6" w:rsidP="00A67BC3">
      <w:pPr>
        <w:spacing w:after="0" w:line="240" w:lineRule="auto"/>
        <w:ind w:left="5245"/>
        <w:jc w:val="right"/>
        <w:rPr>
          <w:lang w:val="ru-RU"/>
        </w:rPr>
      </w:pPr>
    </w:p>
    <w:p w:rsidR="003C1AC6" w:rsidRDefault="003C1AC6" w:rsidP="00A67BC3">
      <w:pPr>
        <w:spacing w:after="0" w:line="240" w:lineRule="auto"/>
        <w:ind w:left="5245"/>
        <w:jc w:val="right"/>
        <w:rPr>
          <w:lang w:val="ru-RU"/>
        </w:rPr>
      </w:pPr>
    </w:p>
    <w:p w:rsidR="003C1AC6" w:rsidRDefault="003C1AC6" w:rsidP="00A67BC3">
      <w:pPr>
        <w:spacing w:after="0" w:line="240" w:lineRule="auto"/>
        <w:ind w:left="5245"/>
        <w:jc w:val="right"/>
        <w:rPr>
          <w:lang w:val="ru-RU"/>
        </w:rPr>
      </w:pPr>
    </w:p>
    <w:p w:rsidR="003C1AC6" w:rsidRDefault="003C1AC6" w:rsidP="00A67BC3">
      <w:pPr>
        <w:spacing w:after="0" w:line="240" w:lineRule="auto"/>
        <w:ind w:left="5245"/>
        <w:jc w:val="right"/>
        <w:rPr>
          <w:lang w:val="ru-RU"/>
        </w:rPr>
      </w:pPr>
    </w:p>
    <w:p w:rsidR="003C1AC6" w:rsidRDefault="003C1AC6" w:rsidP="00A67BC3">
      <w:pPr>
        <w:spacing w:after="0" w:line="240" w:lineRule="auto"/>
        <w:ind w:left="5245"/>
        <w:jc w:val="right"/>
        <w:rPr>
          <w:lang w:val="ru-RU"/>
        </w:rPr>
      </w:pPr>
    </w:p>
    <w:p w:rsidR="003C1AC6" w:rsidRDefault="003C1AC6" w:rsidP="00A67BC3">
      <w:pPr>
        <w:spacing w:after="0" w:line="240" w:lineRule="auto"/>
        <w:ind w:left="5245"/>
        <w:jc w:val="right"/>
        <w:rPr>
          <w:lang w:val="ru-RU"/>
        </w:rPr>
      </w:pPr>
    </w:p>
    <w:p w:rsidR="003C1AC6" w:rsidRDefault="003C1AC6" w:rsidP="00A67BC3">
      <w:pPr>
        <w:spacing w:after="0" w:line="240" w:lineRule="auto"/>
        <w:ind w:left="5245"/>
        <w:jc w:val="right"/>
        <w:rPr>
          <w:lang w:val="ru-RU"/>
        </w:rPr>
      </w:pPr>
    </w:p>
    <w:p w:rsidR="003C1AC6" w:rsidRDefault="003C1AC6" w:rsidP="00A67BC3">
      <w:pPr>
        <w:spacing w:after="0" w:line="240" w:lineRule="auto"/>
        <w:ind w:left="5245"/>
        <w:jc w:val="right"/>
        <w:rPr>
          <w:lang w:val="ru-RU"/>
        </w:rPr>
      </w:pPr>
    </w:p>
    <w:p w:rsidR="003C1AC6" w:rsidRDefault="003C1AC6" w:rsidP="00A67BC3">
      <w:pPr>
        <w:spacing w:after="0" w:line="240" w:lineRule="auto"/>
        <w:ind w:left="5245"/>
        <w:jc w:val="right"/>
        <w:rPr>
          <w:lang w:val="ru-RU"/>
        </w:rPr>
      </w:pPr>
    </w:p>
    <w:p w:rsidR="003C1AC6" w:rsidRDefault="003C1AC6" w:rsidP="00A67BC3">
      <w:pPr>
        <w:spacing w:after="0" w:line="240" w:lineRule="auto"/>
        <w:ind w:left="5245"/>
        <w:jc w:val="right"/>
        <w:rPr>
          <w:lang w:val="ru-RU"/>
        </w:rPr>
      </w:pPr>
    </w:p>
    <w:p w:rsidR="003C1AC6" w:rsidRDefault="003C1AC6" w:rsidP="00A67BC3">
      <w:pPr>
        <w:spacing w:after="0" w:line="240" w:lineRule="auto"/>
        <w:ind w:left="5245"/>
        <w:jc w:val="right"/>
        <w:rPr>
          <w:lang w:val="ru-RU"/>
        </w:rPr>
      </w:pPr>
    </w:p>
    <w:p w:rsidR="003C1AC6" w:rsidRDefault="003C1AC6" w:rsidP="00A67BC3">
      <w:pPr>
        <w:spacing w:after="0" w:line="240" w:lineRule="auto"/>
        <w:ind w:left="5245"/>
        <w:jc w:val="right"/>
        <w:rPr>
          <w:lang w:val="ru-RU"/>
        </w:rPr>
      </w:pPr>
    </w:p>
    <w:p w:rsidR="003C1AC6" w:rsidRDefault="003C1AC6" w:rsidP="00A67BC3">
      <w:pPr>
        <w:spacing w:after="0" w:line="240" w:lineRule="auto"/>
        <w:ind w:left="5245"/>
        <w:jc w:val="right"/>
        <w:rPr>
          <w:lang w:val="ru-RU"/>
        </w:rPr>
      </w:pPr>
    </w:p>
    <w:p w:rsidR="003C1AC6" w:rsidRDefault="003C1AC6" w:rsidP="00A67BC3">
      <w:pPr>
        <w:spacing w:after="0" w:line="240" w:lineRule="auto"/>
        <w:ind w:left="5245"/>
        <w:jc w:val="right"/>
        <w:rPr>
          <w:lang w:val="ru-RU"/>
        </w:rPr>
      </w:pPr>
    </w:p>
    <w:p w:rsidR="003C1AC6" w:rsidRDefault="003C1AC6" w:rsidP="00A67BC3">
      <w:pPr>
        <w:spacing w:after="0" w:line="240" w:lineRule="auto"/>
        <w:ind w:left="5245"/>
        <w:jc w:val="right"/>
        <w:rPr>
          <w:lang w:val="ru-RU"/>
        </w:rPr>
      </w:pPr>
    </w:p>
    <w:p w:rsidR="003C1AC6" w:rsidRDefault="003C1AC6" w:rsidP="00A67BC3">
      <w:pPr>
        <w:spacing w:after="0" w:line="240" w:lineRule="auto"/>
        <w:ind w:left="5245"/>
        <w:jc w:val="right"/>
        <w:rPr>
          <w:lang w:val="ru-RU"/>
        </w:rPr>
      </w:pPr>
    </w:p>
    <w:p w:rsidR="003C1AC6" w:rsidRDefault="003C1AC6" w:rsidP="00A67BC3">
      <w:pPr>
        <w:spacing w:after="0" w:line="240" w:lineRule="auto"/>
        <w:ind w:left="5245"/>
        <w:jc w:val="right"/>
        <w:rPr>
          <w:lang w:val="ru-RU"/>
        </w:rPr>
      </w:pPr>
    </w:p>
    <w:p w:rsidR="003C1AC6" w:rsidRDefault="003C1AC6" w:rsidP="00A67BC3">
      <w:pPr>
        <w:spacing w:after="0" w:line="240" w:lineRule="auto"/>
        <w:ind w:left="5245"/>
        <w:jc w:val="right"/>
        <w:rPr>
          <w:lang w:val="ru-RU"/>
        </w:rPr>
      </w:pPr>
    </w:p>
    <w:p w:rsidR="003C1AC6" w:rsidRDefault="003C1AC6" w:rsidP="00A67BC3">
      <w:pPr>
        <w:spacing w:after="0" w:line="240" w:lineRule="auto"/>
        <w:ind w:left="5245"/>
        <w:jc w:val="right"/>
        <w:rPr>
          <w:lang w:val="ru-RU"/>
        </w:rPr>
      </w:pPr>
    </w:p>
    <w:p w:rsidR="003C1AC6" w:rsidRDefault="003C1AC6" w:rsidP="00A67BC3">
      <w:pPr>
        <w:spacing w:after="0" w:line="240" w:lineRule="auto"/>
        <w:ind w:left="5245"/>
        <w:jc w:val="right"/>
        <w:rPr>
          <w:lang w:val="ru-RU"/>
        </w:rPr>
      </w:pPr>
    </w:p>
    <w:p w:rsidR="003C1AC6" w:rsidRPr="007C7B96" w:rsidRDefault="003C1AC6" w:rsidP="007C7B96">
      <w:pPr>
        <w:spacing w:after="0" w:line="240" w:lineRule="auto"/>
        <w:rPr>
          <w:lang w:val="ru-RU"/>
        </w:rPr>
      </w:pPr>
    </w:p>
    <w:sectPr w:rsidR="003C1AC6" w:rsidRPr="007C7B96" w:rsidSect="00A67BC3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1AC6" w:rsidRDefault="003C1AC6" w:rsidP="00120283">
      <w:pPr>
        <w:spacing w:after="0" w:line="240" w:lineRule="auto"/>
      </w:pPr>
      <w:r>
        <w:separator/>
      </w:r>
    </w:p>
  </w:endnote>
  <w:endnote w:type="continuationSeparator" w:id="0">
    <w:p w:rsidR="003C1AC6" w:rsidRDefault="003C1AC6" w:rsidP="001202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1AC6" w:rsidRDefault="003C1AC6" w:rsidP="00120283">
      <w:pPr>
        <w:spacing w:after="0" w:line="240" w:lineRule="auto"/>
      </w:pPr>
      <w:r>
        <w:separator/>
      </w:r>
    </w:p>
  </w:footnote>
  <w:footnote w:type="continuationSeparator" w:id="0">
    <w:p w:rsidR="003C1AC6" w:rsidRDefault="003C1AC6" w:rsidP="001202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CB6039"/>
    <w:multiLevelType w:val="hybridMultilevel"/>
    <w:tmpl w:val="B0A64410"/>
    <w:lvl w:ilvl="0" w:tplc="2BD88CF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07DE0A56"/>
    <w:multiLevelType w:val="hybridMultilevel"/>
    <w:tmpl w:val="B9568A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74012D"/>
    <w:multiLevelType w:val="hybridMultilevel"/>
    <w:tmpl w:val="56102D5A"/>
    <w:lvl w:ilvl="0" w:tplc="F398B496">
      <w:start w:val="1"/>
      <w:numFmt w:val="decimal"/>
      <w:lvlText w:val="%1."/>
      <w:lvlJc w:val="left"/>
      <w:pPr>
        <w:ind w:left="2195" w:hanging="1344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0D9E26D0"/>
    <w:multiLevelType w:val="hybridMultilevel"/>
    <w:tmpl w:val="3A0651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EDC34AF"/>
    <w:multiLevelType w:val="hybridMultilevel"/>
    <w:tmpl w:val="7780F96A"/>
    <w:lvl w:ilvl="0" w:tplc="CA5CA7D8">
      <w:start w:val="1"/>
      <w:numFmt w:val="decimal"/>
      <w:lvlText w:val="%1."/>
      <w:lvlJc w:val="left"/>
      <w:pPr>
        <w:ind w:left="2021" w:hanging="117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0F9B6995"/>
    <w:multiLevelType w:val="hybridMultilevel"/>
    <w:tmpl w:val="E6D03832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BE55290"/>
    <w:multiLevelType w:val="hybridMultilevel"/>
    <w:tmpl w:val="1494BC30"/>
    <w:lvl w:ilvl="0" w:tplc="D0A6EF6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1C907C32"/>
    <w:multiLevelType w:val="hybridMultilevel"/>
    <w:tmpl w:val="45006D92"/>
    <w:lvl w:ilvl="0" w:tplc="CAEA0BD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23F5237D"/>
    <w:multiLevelType w:val="hybridMultilevel"/>
    <w:tmpl w:val="5F6AC2D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59D1EFC"/>
    <w:multiLevelType w:val="hybridMultilevel"/>
    <w:tmpl w:val="455077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BD9552B"/>
    <w:multiLevelType w:val="hybridMultilevel"/>
    <w:tmpl w:val="7F5A2C74"/>
    <w:lvl w:ilvl="0" w:tplc="B2563BD8">
      <w:start w:val="1"/>
      <w:numFmt w:val="decimal"/>
      <w:lvlText w:val="%1."/>
      <w:lvlJc w:val="left"/>
      <w:pPr>
        <w:tabs>
          <w:tab w:val="num" w:pos="2066"/>
        </w:tabs>
        <w:ind w:left="2066" w:hanging="1215"/>
      </w:pPr>
      <w:rPr>
        <w:rFonts w:ascii="Times New Roman" w:eastAsia="Times New Roman" w:hAnsi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1">
    <w:nsid w:val="30D45F44"/>
    <w:multiLevelType w:val="hybridMultilevel"/>
    <w:tmpl w:val="993C34F8"/>
    <w:lvl w:ilvl="0" w:tplc="6234F70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42F1C6B"/>
    <w:multiLevelType w:val="hybridMultilevel"/>
    <w:tmpl w:val="CE3E977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C0B397B"/>
    <w:multiLevelType w:val="hybridMultilevel"/>
    <w:tmpl w:val="C68A3D20"/>
    <w:lvl w:ilvl="0" w:tplc="DA5A378E">
      <w:start w:val="1"/>
      <w:numFmt w:val="decimal"/>
      <w:lvlText w:val="%1."/>
      <w:lvlJc w:val="left"/>
      <w:pPr>
        <w:ind w:left="143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56" w:hanging="360"/>
      </w:pPr>
    </w:lvl>
    <w:lvl w:ilvl="2" w:tplc="0419001B">
      <w:start w:val="1"/>
      <w:numFmt w:val="lowerRoman"/>
      <w:lvlText w:val="%3."/>
      <w:lvlJc w:val="right"/>
      <w:pPr>
        <w:ind w:left="2876" w:hanging="180"/>
      </w:pPr>
    </w:lvl>
    <w:lvl w:ilvl="3" w:tplc="0419000F">
      <w:start w:val="1"/>
      <w:numFmt w:val="decimal"/>
      <w:lvlText w:val="%4."/>
      <w:lvlJc w:val="left"/>
      <w:pPr>
        <w:ind w:left="3596" w:hanging="360"/>
      </w:pPr>
    </w:lvl>
    <w:lvl w:ilvl="4" w:tplc="04190019">
      <w:start w:val="1"/>
      <w:numFmt w:val="lowerLetter"/>
      <w:lvlText w:val="%5."/>
      <w:lvlJc w:val="left"/>
      <w:pPr>
        <w:ind w:left="4316" w:hanging="360"/>
      </w:pPr>
    </w:lvl>
    <w:lvl w:ilvl="5" w:tplc="0419001B">
      <w:start w:val="1"/>
      <w:numFmt w:val="lowerRoman"/>
      <w:lvlText w:val="%6."/>
      <w:lvlJc w:val="right"/>
      <w:pPr>
        <w:ind w:left="5036" w:hanging="180"/>
      </w:pPr>
    </w:lvl>
    <w:lvl w:ilvl="6" w:tplc="0419000F">
      <w:start w:val="1"/>
      <w:numFmt w:val="decimal"/>
      <w:lvlText w:val="%7."/>
      <w:lvlJc w:val="left"/>
      <w:pPr>
        <w:ind w:left="5756" w:hanging="360"/>
      </w:pPr>
    </w:lvl>
    <w:lvl w:ilvl="7" w:tplc="04190019">
      <w:start w:val="1"/>
      <w:numFmt w:val="lowerLetter"/>
      <w:lvlText w:val="%8."/>
      <w:lvlJc w:val="left"/>
      <w:pPr>
        <w:ind w:left="6476" w:hanging="360"/>
      </w:pPr>
    </w:lvl>
    <w:lvl w:ilvl="8" w:tplc="0419001B">
      <w:start w:val="1"/>
      <w:numFmt w:val="lowerRoman"/>
      <w:lvlText w:val="%9."/>
      <w:lvlJc w:val="right"/>
      <w:pPr>
        <w:ind w:left="7196" w:hanging="180"/>
      </w:pPr>
    </w:lvl>
  </w:abstractNum>
  <w:abstractNum w:abstractNumId="14">
    <w:nsid w:val="3CF6751D"/>
    <w:multiLevelType w:val="hybridMultilevel"/>
    <w:tmpl w:val="C68A3D20"/>
    <w:lvl w:ilvl="0" w:tplc="DA5A378E">
      <w:start w:val="1"/>
      <w:numFmt w:val="decimal"/>
      <w:lvlText w:val="%1."/>
      <w:lvlJc w:val="left"/>
      <w:pPr>
        <w:ind w:left="143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56" w:hanging="360"/>
      </w:pPr>
    </w:lvl>
    <w:lvl w:ilvl="2" w:tplc="0419001B">
      <w:start w:val="1"/>
      <w:numFmt w:val="lowerRoman"/>
      <w:lvlText w:val="%3."/>
      <w:lvlJc w:val="right"/>
      <w:pPr>
        <w:ind w:left="2876" w:hanging="180"/>
      </w:pPr>
    </w:lvl>
    <w:lvl w:ilvl="3" w:tplc="0419000F">
      <w:start w:val="1"/>
      <w:numFmt w:val="decimal"/>
      <w:lvlText w:val="%4."/>
      <w:lvlJc w:val="left"/>
      <w:pPr>
        <w:ind w:left="3596" w:hanging="360"/>
      </w:pPr>
    </w:lvl>
    <w:lvl w:ilvl="4" w:tplc="04190019">
      <w:start w:val="1"/>
      <w:numFmt w:val="lowerLetter"/>
      <w:lvlText w:val="%5."/>
      <w:lvlJc w:val="left"/>
      <w:pPr>
        <w:ind w:left="4316" w:hanging="360"/>
      </w:pPr>
    </w:lvl>
    <w:lvl w:ilvl="5" w:tplc="0419001B">
      <w:start w:val="1"/>
      <w:numFmt w:val="lowerRoman"/>
      <w:lvlText w:val="%6."/>
      <w:lvlJc w:val="right"/>
      <w:pPr>
        <w:ind w:left="5036" w:hanging="180"/>
      </w:pPr>
    </w:lvl>
    <w:lvl w:ilvl="6" w:tplc="0419000F">
      <w:start w:val="1"/>
      <w:numFmt w:val="decimal"/>
      <w:lvlText w:val="%7."/>
      <w:lvlJc w:val="left"/>
      <w:pPr>
        <w:ind w:left="5756" w:hanging="360"/>
      </w:pPr>
    </w:lvl>
    <w:lvl w:ilvl="7" w:tplc="04190019">
      <w:start w:val="1"/>
      <w:numFmt w:val="lowerLetter"/>
      <w:lvlText w:val="%8."/>
      <w:lvlJc w:val="left"/>
      <w:pPr>
        <w:ind w:left="6476" w:hanging="360"/>
      </w:pPr>
    </w:lvl>
    <w:lvl w:ilvl="8" w:tplc="0419001B">
      <w:start w:val="1"/>
      <w:numFmt w:val="lowerRoman"/>
      <w:lvlText w:val="%9."/>
      <w:lvlJc w:val="right"/>
      <w:pPr>
        <w:ind w:left="7196" w:hanging="180"/>
      </w:pPr>
    </w:lvl>
  </w:abstractNum>
  <w:abstractNum w:abstractNumId="15">
    <w:nsid w:val="3DAD5478"/>
    <w:multiLevelType w:val="hybridMultilevel"/>
    <w:tmpl w:val="5D34E5F8"/>
    <w:lvl w:ilvl="0" w:tplc="654A551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6">
    <w:nsid w:val="514043DD"/>
    <w:multiLevelType w:val="hybridMultilevel"/>
    <w:tmpl w:val="FC2E1D3C"/>
    <w:lvl w:ilvl="0" w:tplc="0132216E">
      <w:start w:val="1"/>
      <w:numFmt w:val="decimal"/>
      <w:lvlText w:val="%1."/>
      <w:lvlJc w:val="left"/>
      <w:pPr>
        <w:ind w:left="2051" w:hanging="120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7">
    <w:nsid w:val="5DF6601A"/>
    <w:multiLevelType w:val="hybridMultilevel"/>
    <w:tmpl w:val="7E86444A"/>
    <w:lvl w:ilvl="0" w:tplc="868AD85A">
      <w:start w:val="1"/>
      <w:numFmt w:val="decimal"/>
      <w:lvlText w:val="%1."/>
      <w:lvlJc w:val="left"/>
      <w:pPr>
        <w:ind w:left="308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3803" w:hanging="360"/>
      </w:pPr>
    </w:lvl>
    <w:lvl w:ilvl="2" w:tplc="0419001B">
      <w:start w:val="1"/>
      <w:numFmt w:val="lowerRoman"/>
      <w:lvlText w:val="%3."/>
      <w:lvlJc w:val="right"/>
      <w:pPr>
        <w:ind w:left="4523" w:hanging="180"/>
      </w:pPr>
    </w:lvl>
    <w:lvl w:ilvl="3" w:tplc="0419000F">
      <w:start w:val="1"/>
      <w:numFmt w:val="decimal"/>
      <w:lvlText w:val="%4."/>
      <w:lvlJc w:val="left"/>
      <w:pPr>
        <w:ind w:left="5243" w:hanging="360"/>
      </w:pPr>
    </w:lvl>
    <w:lvl w:ilvl="4" w:tplc="04190019">
      <w:start w:val="1"/>
      <w:numFmt w:val="lowerLetter"/>
      <w:lvlText w:val="%5."/>
      <w:lvlJc w:val="left"/>
      <w:pPr>
        <w:ind w:left="5963" w:hanging="360"/>
      </w:pPr>
    </w:lvl>
    <w:lvl w:ilvl="5" w:tplc="0419001B">
      <w:start w:val="1"/>
      <w:numFmt w:val="lowerRoman"/>
      <w:lvlText w:val="%6."/>
      <w:lvlJc w:val="right"/>
      <w:pPr>
        <w:ind w:left="6683" w:hanging="180"/>
      </w:pPr>
    </w:lvl>
    <w:lvl w:ilvl="6" w:tplc="0419000F">
      <w:start w:val="1"/>
      <w:numFmt w:val="decimal"/>
      <w:lvlText w:val="%7."/>
      <w:lvlJc w:val="left"/>
      <w:pPr>
        <w:ind w:left="7403" w:hanging="360"/>
      </w:pPr>
    </w:lvl>
    <w:lvl w:ilvl="7" w:tplc="04190019">
      <w:start w:val="1"/>
      <w:numFmt w:val="lowerLetter"/>
      <w:lvlText w:val="%8."/>
      <w:lvlJc w:val="left"/>
      <w:pPr>
        <w:ind w:left="8123" w:hanging="360"/>
      </w:pPr>
    </w:lvl>
    <w:lvl w:ilvl="8" w:tplc="0419001B">
      <w:start w:val="1"/>
      <w:numFmt w:val="lowerRoman"/>
      <w:lvlText w:val="%9."/>
      <w:lvlJc w:val="right"/>
      <w:pPr>
        <w:ind w:left="8843" w:hanging="180"/>
      </w:pPr>
    </w:lvl>
  </w:abstractNum>
  <w:abstractNum w:abstractNumId="18">
    <w:nsid w:val="5E325D73"/>
    <w:multiLevelType w:val="hybridMultilevel"/>
    <w:tmpl w:val="E584B6A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94669F9"/>
    <w:multiLevelType w:val="hybridMultilevel"/>
    <w:tmpl w:val="30325EE6"/>
    <w:lvl w:ilvl="0" w:tplc="B2D04E52">
      <w:start w:val="1"/>
      <w:numFmt w:val="decimal"/>
      <w:lvlText w:val="%1)"/>
      <w:lvlJc w:val="left"/>
      <w:pPr>
        <w:ind w:left="2111" w:hanging="12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20">
    <w:nsid w:val="76EC190C"/>
    <w:multiLevelType w:val="hybridMultilevel"/>
    <w:tmpl w:val="46582ABC"/>
    <w:lvl w:ilvl="0" w:tplc="43AC8FC0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21">
    <w:nsid w:val="7DBA1A38"/>
    <w:multiLevelType w:val="hybridMultilevel"/>
    <w:tmpl w:val="6B6A60C2"/>
    <w:lvl w:ilvl="0" w:tplc="5A0CD538">
      <w:start w:val="5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4"/>
  </w:num>
  <w:num w:numId="2">
    <w:abstractNumId w:val="13"/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</w:num>
  <w:num w:numId="5">
    <w:abstractNumId w:val="6"/>
  </w:num>
  <w:num w:numId="6">
    <w:abstractNumId w:val="18"/>
  </w:num>
  <w:num w:numId="7">
    <w:abstractNumId w:val="19"/>
  </w:num>
  <w:num w:numId="8">
    <w:abstractNumId w:val="0"/>
  </w:num>
  <w:num w:numId="9">
    <w:abstractNumId w:val="4"/>
  </w:num>
  <w:num w:numId="1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1"/>
  </w:num>
  <w:num w:numId="16">
    <w:abstractNumId w:val="17"/>
  </w:num>
  <w:num w:numId="17">
    <w:abstractNumId w:val="2"/>
  </w:num>
  <w:num w:numId="18">
    <w:abstractNumId w:val="15"/>
  </w:num>
  <w:num w:numId="19">
    <w:abstractNumId w:val="1"/>
  </w:num>
  <w:num w:numId="20">
    <w:abstractNumId w:val="11"/>
  </w:num>
  <w:num w:numId="21">
    <w:abstractNumId w:val="7"/>
  </w:num>
  <w:num w:numId="22">
    <w:abstractNumId w:val="20"/>
  </w:num>
  <w:num w:numId="23">
    <w:abstractNumId w:val="10"/>
  </w:num>
  <w:num w:numId="24">
    <w:abstractNumId w:val="3"/>
  </w:num>
  <w:num w:numId="25">
    <w:abstractNumId w:val="9"/>
  </w:num>
  <w:num w:numId="26">
    <w:abstractNumId w:val="5"/>
  </w:num>
  <w:num w:numId="27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465A2"/>
    <w:rsid w:val="000012F2"/>
    <w:rsid w:val="000019D0"/>
    <w:rsid w:val="0000735A"/>
    <w:rsid w:val="00007593"/>
    <w:rsid w:val="00007D19"/>
    <w:rsid w:val="000103B2"/>
    <w:rsid w:val="00014E37"/>
    <w:rsid w:val="00015511"/>
    <w:rsid w:val="00016189"/>
    <w:rsid w:val="00016AFF"/>
    <w:rsid w:val="00021A3B"/>
    <w:rsid w:val="00026E39"/>
    <w:rsid w:val="0002733B"/>
    <w:rsid w:val="000355D1"/>
    <w:rsid w:val="00044114"/>
    <w:rsid w:val="00051EE7"/>
    <w:rsid w:val="00064E46"/>
    <w:rsid w:val="00066965"/>
    <w:rsid w:val="00096122"/>
    <w:rsid w:val="00096838"/>
    <w:rsid w:val="000A081C"/>
    <w:rsid w:val="000A178C"/>
    <w:rsid w:val="000A42CD"/>
    <w:rsid w:val="000B02A7"/>
    <w:rsid w:val="000B6535"/>
    <w:rsid w:val="000D1B4A"/>
    <w:rsid w:val="000D34F0"/>
    <w:rsid w:val="000D73CC"/>
    <w:rsid w:val="000E0069"/>
    <w:rsid w:val="000E429B"/>
    <w:rsid w:val="000E48FB"/>
    <w:rsid w:val="000E5C88"/>
    <w:rsid w:val="00106CBC"/>
    <w:rsid w:val="00107F25"/>
    <w:rsid w:val="00112463"/>
    <w:rsid w:val="00115BD0"/>
    <w:rsid w:val="00117E1C"/>
    <w:rsid w:val="0012001D"/>
    <w:rsid w:val="00120283"/>
    <w:rsid w:val="0012274E"/>
    <w:rsid w:val="00123FE8"/>
    <w:rsid w:val="0012572C"/>
    <w:rsid w:val="00131180"/>
    <w:rsid w:val="00135482"/>
    <w:rsid w:val="00135D5B"/>
    <w:rsid w:val="001366E4"/>
    <w:rsid w:val="00142A75"/>
    <w:rsid w:val="00145693"/>
    <w:rsid w:val="001461A2"/>
    <w:rsid w:val="001473CD"/>
    <w:rsid w:val="001501EC"/>
    <w:rsid w:val="001534DE"/>
    <w:rsid w:val="00153836"/>
    <w:rsid w:val="001548EE"/>
    <w:rsid w:val="0015774C"/>
    <w:rsid w:val="00165C69"/>
    <w:rsid w:val="0017052A"/>
    <w:rsid w:val="00180AF7"/>
    <w:rsid w:val="00184799"/>
    <w:rsid w:val="00191F11"/>
    <w:rsid w:val="001A0541"/>
    <w:rsid w:val="001A14DE"/>
    <w:rsid w:val="001A3229"/>
    <w:rsid w:val="001B2822"/>
    <w:rsid w:val="001C04F4"/>
    <w:rsid w:val="001C17D2"/>
    <w:rsid w:val="001C18BC"/>
    <w:rsid w:val="001D7B21"/>
    <w:rsid w:val="001E066E"/>
    <w:rsid w:val="001F0E3A"/>
    <w:rsid w:val="001F28FF"/>
    <w:rsid w:val="001F348C"/>
    <w:rsid w:val="001F4102"/>
    <w:rsid w:val="001F7E1C"/>
    <w:rsid w:val="0021236C"/>
    <w:rsid w:val="00213CE3"/>
    <w:rsid w:val="00213E50"/>
    <w:rsid w:val="00220B8A"/>
    <w:rsid w:val="00226072"/>
    <w:rsid w:val="00226D8B"/>
    <w:rsid w:val="002313C9"/>
    <w:rsid w:val="002358CB"/>
    <w:rsid w:val="002365C7"/>
    <w:rsid w:val="00242DD5"/>
    <w:rsid w:val="0025679E"/>
    <w:rsid w:val="00264FC4"/>
    <w:rsid w:val="00267B4D"/>
    <w:rsid w:val="00272E1A"/>
    <w:rsid w:val="002761B9"/>
    <w:rsid w:val="00277B42"/>
    <w:rsid w:val="00284119"/>
    <w:rsid w:val="00285F70"/>
    <w:rsid w:val="00291E46"/>
    <w:rsid w:val="00294EE3"/>
    <w:rsid w:val="002A3D66"/>
    <w:rsid w:val="002B1D07"/>
    <w:rsid w:val="002B21B6"/>
    <w:rsid w:val="002B3BD4"/>
    <w:rsid w:val="002B4F02"/>
    <w:rsid w:val="002B54BD"/>
    <w:rsid w:val="002B5DD9"/>
    <w:rsid w:val="002B7799"/>
    <w:rsid w:val="002C4DF4"/>
    <w:rsid w:val="002D1559"/>
    <w:rsid w:val="002D32CF"/>
    <w:rsid w:val="002E0B80"/>
    <w:rsid w:val="002E3204"/>
    <w:rsid w:val="002E3658"/>
    <w:rsid w:val="002F0AC7"/>
    <w:rsid w:val="002F5486"/>
    <w:rsid w:val="003023E6"/>
    <w:rsid w:val="003052BA"/>
    <w:rsid w:val="0031132A"/>
    <w:rsid w:val="003129BA"/>
    <w:rsid w:val="00322E56"/>
    <w:rsid w:val="00336665"/>
    <w:rsid w:val="00340A21"/>
    <w:rsid w:val="00350332"/>
    <w:rsid w:val="0035145D"/>
    <w:rsid w:val="00351591"/>
    <w:rsid w:val="00351F8B"/>
    <w:rsid w:val="00356DB6"/>
    <w:rsid w:val="003607B1"/>
    <w:rsid w:val="003732B5"/>
    <w:rsid w:val="00375A31"/>
    <w:rsid w:val="00376423"/>
    <w:rsid w:val="00376ADB"/>
    <w:rsid w:val="00380C8F"/>
    <w:rsid w:val="00390423"/>
    <w:rsid w:val="00392A84"/>
    <w:rsid w:val="0039376B"/>
    <w:rsid w:val="0039676C"/>
    <w:rsid w:val="003972E2"/>
    <w:rsid w:val="003A3DD2"/>
    <w:rsid w:val="003A4078"/>
    <w:rsid w:val="003B049D"/>
    <w:rsid w:val="003C1AC6"/>
    <w:rsid w:val="003C1CF6"/>
    <w:rsid w:val="003D0FB6"/>
    <w:rsid w:val="003D4264"/>
    <w:rsid w:val="003D433A"/>
    <w:rsid w:val="003D4870"/>
    <w:rsid w:val="003E0014"/>
    <w:rsid w:val="003E3A49"/>
    <w:rsid w:val="003E427F"/>
    <w:rsid w:val="003F5807"/>
    <w:rsid w:val="003F759F"/>
    <w:rsid w:val="00406BDF"/>
    <w:rsid w:val="00407A13"/>
    <w:rsid w:val="004170CC"/>
    <w:rsid w:val="00431A4D"/>
    <w:rsid w:val="00434688"/>
    <w:rsid w:val="0045214D"/>
    <w:rsid w:val="00452235"/>
    <w:rsid w:val="00454433"/>
    <w:rsid w:val="00457889"/>
    <w:rsid w:val="00464702"/>
    <w:rsid w:val="0047349D"/>
    <w:rsid w:val="004761A8"/>
    <w:rsid w:val="00476414"/>
    <w:rsid w:val="004833FE"/>
    <w:rsid w:val="0048359F"/>
    <w:rsid w:val="00487A7E"/>
    <w:rsid w:val="004937C4"/>
    <w:rsid w:val="004A13C7"/>
    <w:rsid w:val="004A55B5"/>
    <w:rsid w:val="004A741B"/>
    <w:rsid w:val="004D1C6F"/>
    <w:rsid w:val="004D6A34"/>
    <w:rsid w:val="004E44A8"/>
    <w:rsid w:val="004E6D97"/>
    <w:rsid w:val="004E76FF"/>
    <w:rsid w:val="004F01EE"/>
    <w:rsid w:val="004F5C6B"/>
    <w:rsid w:val="005044D4"/>
    <w:rsid w:val="00505B9B"/>
    <w:rsid w:val="00506572"/>
    <w:rsid w:val="00513320"/>
    <w:rsid w:val="00517A72"/>
    <w:rsid w:val="00520801"/>
    <w:rsid w:val="00522707"/>
    <w:rsid w:val="00527BEF"/>
    <w:rsid w:val="005307C7"/>
    <w:rsid w:val="005354C8"/>
    <w:rsid w:val="00536ED8"/>
    <w:rsid w:val="00542C40"/>
    <w:rsid w:val="00550D30"/>
    <w:rsid w:val="00556D96"/>
    <w:rsid w:val="005650FB"/>
    <w:rsid w:val="00567D8F"/>
    <w:rsid w:val="005730B9"/>
    <w:rsid w:val="00573D56"/>
    <w:rsid w:val="00574909"/>
    <w:rsid w:val="005764D3"/>
    <w:rsid w:val="00584832"/>
    <w:rsid w:val="00584BA3"/>
    <w:rsid w:val="0058525D"/>
    <w:rsid w:val="00585C71"/>
    <w:rsid w:val="00585DBC"/>
    <w:rsid w:val="00585F1C"/>
    <w:rsid w:val="00587DA8"/>
    <w:rsid w:val="005930AD"/>
    <w:rsid w:val="00593AF9"/>
    <w:rsid w:val="00594A27"/>
    <w:rsid w:val="005A48F9"/>
    <w:rsid w:val="005A763F"/>
    <w:rsid w:val="005B1B11"/>
    <w:rsid w:val="005B21D0"/>
    <w:rsid w:val="005B53A9"/>
    <w:rsid w:val="005C5B2D"/>
    <w:rsid w:val="005D574E"/>
    <w:rsid w:val="005E50CB"/>
    <w:rsid w:val="005E66C1"/>
    <w:rsid w:val="005F4E2B"/>
    <w:rsid w:val="00607B2A"/>
    <w:rsid w:val="00611B88"/>
    <w:rsid w:val="006220A5"/>
    <w:rsid w:val="00623A4C"/>
    <w:rsid w:val="00627771"/>
    <w:rsid w:val="00630678"/>
    <w:rsid w:val="006355EC"/>
    <w:rsid w:val="0063684E"/>
    <w:rsid w:val="006439FE"/>
    <w:rsid w:val="00644964"/>
    <w:rsid w:val="00646D2D"/>
    <w:rsid w:val="00650C2B"/>
    <w:rsid w:val="006633E3"/>
    <w:rsid w:val="00666AEA"/>
    <w:rsid w:val="00673C66"/>
    <w:rsid w:val="00684A72"/>
    <w:rsid w:val="00690C2C"/>
    <w:rsid w:val="006924CE"/>
    <w:rsid w:val="0069439D"/>
    <w:rsid w:val="00694B20"/>
    <w:rsid w:val="006A481A"/>
    <w:rsid w:val="006A54D1"/>
    <w:rsid w:val="006A7EDF"/>
    <w:rsid w:val="006B68AC"/>
    <w:rsid w:val="006C0BFA"/>
    <w:rsid w:val="006C476D"/>
    <w:rsid w:val="006D038D"/>
    <w:rsid w:val="006D17E8"/>
    <w:rsid w:val="006D4126"/>
    <w:rsid w:val="006D7A24"/>
    <w:rsid w:val="006E01A0"/>
    <w:rsid w:val="006E2477"/>
    <w:rsid w:val="006E2AE0"/>
    <w:rsid w:val="006E2B6D"/>
    <w:rsid w:val="006E6290"/>
    <w:rsid w:val="006E7D5E"/>
    <w:rsid w:val="006F793D"/>
    <w:rsid w:val="00704612"/>
    <w:rsid w:val="00716608"/>
    <w:rsid w:val="00720E81"/>
    <w:rsid w:val="00723457"/>
    <w:rsid w:val="00723FDD"/>
    <w:rsid w:val="00727B77"/>
    <w:rsid w:val="00730148"/>
    <w:rsid w:val="00730C08"/>
    <w:rsid w:val="007367FC"/>
    <w:rsid w:val="00736FE1"/>
    <w:rsid w:val="007370E2"/>
    <w:rsid w:val="00743AF0"/>
    <w:rsid w:val="0074486F"/>
    <w:rsid w:val="00747914"/>
    <w:rsid w:val="0075007E"/>
    <w:rsid w:val="00761EDD"/>
    <w:rsid w:val="00764FED"/>
    <w:rsid w:val="00773FC5"/>
    <w:rsid w:val="0077589F"/>
    <w:rsid w:val="00775989"/>
    <w:rsid w:val="00786D82"/>
    <w:rsid w:val="007870D8"/>
    <w:rsid w:val="00797C23"/>
    <w:rsid w:val="007A2C6D"/>
    <w:rsid w:val="007A3DA7"/>
    <w:rsid w:val="007A4EC4"/>
    <w:rsid w:val="007A6E4C"/>
    <w:rsid w:val="007B6016"/>
    <w:rsid w:val="007B767B"/>
    <w:rsid w:val="007C4094"/>
    <w:rsid w:val="007C5BB2"/>
    <w:rsid w:val="007C7B96"/>
    <w:rsid w:val="007D5951"/>
    <w:rsid w:val="007E3641"/>
    <w:rsid w:val="007E5335"/>
    <w:rsid w:val="007E7FFE"/>
    <w:rsid w:val="007F27EE"/>
    <w:rsid w:val="007F6FA4"/>
    <w:rsid w:val="007F7D0F"/>
    <w:rsid w:val="00801956"/>
    <w:rsid w:val="00801F6C"/>
    <w:rsid w:val="00805880"/>
    <w:rsid w:val="008217C5"/>
    <w:rsid w:val="00824E5C"/>
    <w:rsid w:val="00826C8B"/>
    <w:rsid w:val="0083211A"/>
    <w:rsid w:val="0083310D"/>
    <w:rsid w:val="0084435D"/>
    <w:rsid w:val="008459EA"/>
    <w:rsid w:val="00845F73"/>
    <w:rsid w:val="008465A2"/>
    <w:rsid w:val="00846EC3"/>
    <w:rsid w:val="00853B19"/>
    <w:rsid w:val="008554FB"/>
    <w:rsid w:val="0085658F"/>
    <w:rsid w:val="00856A8C"/>
    <w:rsid w:val="008579C9"/>
    <w:rsid w:val="0086086A"/>
    <w:rsid w:val="008653F3"/>
    <w:rsid w:val="00865FBD"/>
    <w:rsid w:val="00867B4F"/>
    <w:rsid w:val="00873880"/>
    <w:rsid w:val="008836AC"/>
    <w:rsid w:val="00891083"/>
    <w:rsid w:val="008A389F"/>
    <w:rsid w:val="008C1F06"/>
    <w:rsid w:val="008C2CDE"/>
    <w:rsid w:val="008D0FAC"/>
    <w:rsid w:val="008D2275"/>
    <w:rsid w:val="008D42B0"/>
    <w:rsid w:val="008E219E"/>
    <w:rsid w:val="008F790D"/>
    <w:rsid w:val="009008BD"/>
    <w:rsid w:val="009015BB"/>
    <w:rsid w:val="00906317"/>
    <w:rsid w:val="00907ACD"/>
    <w:rsid w:val="00915747"/>
    <w:rsid w:val="00920AF2"/>
    <w:rsid w:val="009375B2"/>
    <w:rsid w:val="00940F33"/>
    <w:rsid w:val="0094168E"/>
    <w:rsid w:val="00947462"/>
    <w:rsid w:val="00950C3B"/>
    <w:rsid w:val="009513D2"/>
    <w:rsid w:val="009676DE"/>
    <w:rsid w:val="0098146B"/>
    <w:rsid w:val="00981835"/>
    <w:rsid w:val="00983EC6"/>
    <w:rsid w:val="00991A3A"/>
    <w:rsid w:val="00994B0C"/>
    <w:rsid w:val="009A3EA4"/>
    <w:rsid w:val="009A3F5D"/>
    <w:rsid w:val="009A4D9A"/>
    <w:rsid w:val="009A7CEF"/>
    <w:rsid w:val="009B4805"/>
    <w:rsid w:val="009B60DE"/>
    <w:rsid w:val="009D0CBE"/>
    <w:rsid w:val="009F1039"/>
    <w:rsid w:val="009F61C8"/>
    <w:rsid w:val="00A006C6"/>
    <w:rsid w:val="00A00975"/>
    <w:rsid w:val="00A01FF1"/>
    <w:rsid w:val="00A039C5"/>
    <w:rsid w:val="00A04515"/>
    <w:rsid w:val="00A0793B"/>
    <w:rsid w:val="00A105D9"/>
    <w:rsid w:val="00A249B2"/>
    <w:rsid w:val="00A25F07"/>
    <w:rsid w:val="00A367C2"/>
    <w:rsid w:val="00A36D1B"/>
    <w:rsid w:val="00A40BBB"/>
    <w:rsid w:val="00A42FB2"/>
    <w:rsid w:val="00A50A00"/>
    <w:rsid w:val="00A52174"/>
    <w:rsid w:val="00A61CC2"/>
    <w:rsid w:val="00A65663"/>
    <w:rsid w:val="00A67BC3"/>
    <w:rsid w:val="00A73797"/>
    <w:rsid w:val="00A74867"/>
    <w:rsid w:val="00A74950"/>
    <w:rsid w:val="00A76592"/>
    <w:rsid w:val="00A771D8"/>
    <w:rsid w:val="00A83975"/>
    <w:rsid w:val="00A87908"/>
    <w:rsid w:val="00A93CA9"/>
    <w:rsid w:val="00A967B4"/>
    <w:rsid w:val="00AA22EC"/>
    <w:rsid w:val="00AA4F4A"/>
    <w:rsid w:val="00AB2B06"/>
    <w:rsid w:val="00AB6D60"/>
    <w:rsid w:val="00AC1F1D"/>
    <w:rsid w:val="00AC3692"/>
    <w:rsid w:val="00AC4699"/>
    <w:rsid w:val="00AC6849"/>
    <w:rsid w:val="00AD0D6D"/>
    <w:rsid w:val="00AD1322"/>
    <w:rsid w:val="00AD4B8F"/>
    <w:rsid w:val="00AE0663"/>
    <w:rsid w:val="00AE43DC"/>
    <w:rsid w:val="00AE7BED"/>
    <w:rsid w:val="00AF24ED"/>
    <w:rsid w:val="00AF274F"/>
    <w:rsid w:val="00AF688D"/>
    <w:rsid w:val="00B032C2"/>
    <w:rsid w:val="00B046AE"/>
    <w:rsid w:val="00B064C0"/>
    <w:rsid w:val="00B0752C"/>
    <w:rsid w:val="00B1066F"/>
    <w:rsid w:val="00B32E0C"/>
    <w:rsid w:val="00B35E8F"/>
    <w:rsid w:val="00B3604E"/>
    <w:rsid w:val="00B46443"/>
    <w:rsid w:val="00B47A4F"/>
    <w:rsid w:val="00B52380"/>
    <w:rsid w:val="00B53896"/>
    <w:rsid w:val="00B5447F"/>
    <w:rsid w:val="00B6607D"/>
    <w:rsid w:val="00B747FF"/>
    <w:rsid w:val="00B83580"/>
    <w:rsid w:val="00B839E2"/>
    <w:rsid w:val="00B871A2"/>
    <w:rsid w:val="00B9030A"/>
    <w:rsid w:val="00B96628"/>
    <w:rsid w:val="00B97719"/>
    <w:rsid w:val="00BA1EB2"/>
    <w:rsid w:val="00BC14C1"/>
    <w:rsid w:val="00BC6EF3"/>
    <w:rsid w:val="00BD4740"/>
    <w:rsid w:val="00BF4B93"/>
    <w:rsid w:val="00BF5EED"/>
    <w:rsid w:val="00BF6CF1"/>
    <w:rsid w:val="00BF754D"/>
    <w:rsid w:val="00C0222E"/>
    <w:rsid w:val="00C11098"/>
    <w:rsid w:val="00C11EBE"/>
    <w:rsid w:val="00C14CED"/>
    <w:rsid w:val="00C26539"/>
    <w:rsid w:val="00C31234"/>
    <w:rsid w:val="00C34459"/>
    <w:rsid w:val="00C355DA"/>
    <w:rsid w:val="00C40FC3"/>
    <w:rsid w:val="00C424AD"/>
    <w:rsid w:val="00C45098"/>
    <w:rsid w:val="00C52156"/>
    <w:rsid w:val="00C52388"/>
    <w:rsid w:val="00C56ABA"/>
    <w:rsid w:val="00C56CD5"/>
    <w:rsid w:val="00C56F9C"/>
    <w:rsid w:val="00C577E8"/>
    <w:rsid w:val="00C6105D"/>
    <w:rsid w:val="00C617F4"/>
    <w:rsid w:val="00C626FB"/>
    <w:rsid w:val="00C63012"/>
    <w:rsid w:val="00C65709"/>
    <w:rsid w:val="00C726D7"/>
    <w:rsid w:val="00C72F4F"/>
    <w:rsid w:val="00C81E51"/>
    <w:rsid w:val="00C8205F"/>
    <w:rsid w:val="00C90877"/>
    <w:rsid w:val="00C959A7"/>
    <w:rsid w:val="00CA3E69"/>
    <w:rsid w:val="00CB2E7D"/>
    <w:rsid w:val="00CB44ED"/>
    <w:rsid w:val="00CB5D56"/>
    <w:rsid w:val="00CC0C89"/>
    <w:rsid w:val="00CC1542"/>
    <w:rsid w:val="00CC4114"/>
    <w:rsid w:val="00CC56B2"/>
    <w:rsid w:val="00CC68D8"/>
    <w:rsid w:val="00CD26FA"/>
    <w:rsid w:val="00CD2C2A"/>
    <w:rsid w:val="00CD3DC9"/>
    <w:rsid w:val="00CD4EA1"/>
    <w:rsid w:val="00CD67ED"/>
    <w:rsid w:val="00CE5084"/>
    <w:rsid w:val="00CE78FA"/>
    <w:rsid w:val="00CF729A"/>
    <w:rsid w:val="00D0073F"/>
    <w:rsid w:val="00D031F4"/>
    <w:rsid w:val="00D03A6F"/>
    <w:rsid w:val="00D0680D"/>
    <w:rsid w:val="00D10EE6"/>
    <w:rsid w:val="00D116CA"/>
    <w:rsid w:val="00D14E24"/>
    <w:rsid w:val="00D22247"/>
    <w:rsid w:val="00D2510A"/>
    <w:rsid w:val="00D252CD"/>
    <w:rsid w:val="00D53A15"/>
    <w:rsid w:val="00D71E8F"/>
    <w:rsid w:val="00D74E2E"/>
    <w:rsid w:val="00D835D9"/>
    <w:rsid w:val="00D909D9"/>
    <w:rsid w:val="00D93620"/>
    <w:rsid w:val="00D94730"/>
    <w:rsid w:val="00D95A4C"/>
    <w:rsid w:val="00DA005D"/>
    <w:rsid w:val="00DA5D04"/>
    <w:rsid w:val="00DB4736"/>
    <w:rsid w:val="00DB53C7"/>
    <w:rsid w:val="00DC4E3E"/>
    <w:rsid w:val="00DC7908"/>
    <w:rsid w:val="00DD6580"/>
    <w:rsid w:val="00DE300B"/>
    <w:rsid w:val="00DE450B"/>
    <w:rsid w:val="00E064D1"/>
    <w:rsid w:val="00E075CD"/>
    <w:rsid w:val="00E07B7D"/>
    <w:rsid w:val="00E12668"/>
    <w:rsid w:val="00E14186"/>
    <w:rsid w:val="00E1531A"/>
    <w:rsid w:val="00E2103F"/>
    <w:rsid w:val="00E2249E"/>
    <w:rsid w:val="00E227E9"/>
    <w:rsid w:val="00E23C58"/>
    <w:rsid w:val="00E25A59"/>
    <w:rsid w:val="00E2608A"/>
    <w:rsid w:val="00E27180"/>
    <w:rsid w:val="00E35012"/>
    <w:rsid w:val="00E3547E"/>
    <w:rsid w:val="00E42D6C"/>
    <w:rsid w:val="00E42F9A"/>
    <w:rsid w:val="00E4525F"/>
    <w:rsid w:val="00E4528D"/>
    <w:rsid w:val="00E4549B"/>
    <w:rsid w:val="00E50983"/>
    <w:rsid w:val="00E50BD5"/>
    <w:rsid w:val="00E51E28"/>
    <w:rsid w:val="00E5211B"/>
    <w:rsid w:val="00E62D7A"/>
    <w:rsid w:val="00E74A79"/>
    <w:rsid w:val="00E75E32"/>
    <w:rsid w:val="00E76ABA"/>
    <w:rsid w:val="00E85271"/>
    <w:rsid w:val="00E86F55"/>
    <w:rsid w:val="00E871D3"/>
    <w:rsid w:val="00E90EC3"/>
    <w:rsid w:val="00E94157"/>
    <w:rsid w:val="00E94FAF"/>
    <w:rsid w:val="00EB3F37"/>
    <w:rsid w:val="00EB7575"/>
    <w:rsid w:val="00EC2093"/>
    <w:rsid w:val="00EC354B"/>
    <w:rsid w:val="00EC3BD4"/>
    <w:rsid w:val="00EC6C44"/>
    <w:rsid w:val="00ED4C2D"/>
    <w:rsid w:val="00ED5B27"/>
    <w:rsid w:val="00EF023E"/>
    <w:rsid w:val="00F039E8"/>
    <w:rsid w:val="00F10B0D"/>
    <w:rsid w:val="00F204E8"/>
    <w:rsid w:val="00F21FEA"/>
    <w:rsid w:val="00F24693"/>
    <w:rsid w:val="00F3301C"/>
    <w:rsid w:val="00F3468E"/>
    <w:rsid w:val="00F34F39"/>
    <w:rsid w:val="00F528CF"/>
    <w:rsid w:val="00F551FD"/>
    <w:rsid w:val="00F60106"/>
    <w:rsid w:val="00F631DC"/>
    <w:rsid w:val="00F6466B"/>
    <w:rsid w:val="00F6470E"/>
    <w:rsid w:val="00F76B4E"/>
    <w:rsid w:val="00F82970"/>
    <w:rsid w:val="00F8409D"/>
    <w:rsid w:val="00F93D72"/>
    <w:rsid w:val="00F93E1F"/>
    <w:rsid w:val="00FA30AC"/>
    <w:rsid w:val="00FA4233"/>
    <w:rsid w:val="00FA5458"/>
    <w:rsid w:val="00FA6EDA"/>
    <w:rsid w:val="00FB0ECE"/>
    <w:rsid w:val="00FB17BB"/>
    <w:rsid w:val="00FB41B7"/>
    <w:rsid w:val="00FB46D4"/>
    <w:rsid w:val="00FC302B"/>
    <w:rsid w:val="00FC4BC1"/>
    <w:rsid w:val="00FC5F63"/>
    <w:rsid w:val="00FC7A35"/>
    <w:rsid w:val="00FD1414"/>
    <w:rsid w:val="00FD2B2D"/>
    <w:rsid w:val="00FD4B7C"/>
    <w:rsid w:val="00FD6379"/>
    <w:rsid w:val="00FE4AE0"/>
    <w:rsid w:val="00FE52E2"/>
    <w:rsid w:val="00FE6AAF"/>
    <w:rsid w:val="00FF12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65A2"/>
    <w:pPr>
      <w:spacing w:after="200" w:line="276" w:lineRule="auto"/>
    </w:pPr>
    <w:rPr>
      <w:rFonts w:ascii="Consolas" w:hAnsi="Consolas" w:cs="Consola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465A2"/>
    <w:pPr>
      <w:keepNext/>
      <w:keepLines/>
      <w:spacing w:before="480"/>
      <w:outlineLvl w:val="0"/>
    </w:pPr>
  </w:style>
  <w:style w:type="paragraph" w:styleId="Heading2">
    <w:name w:val="heading 2"/>
    <w:basedOn w:val="Normal"/>
    <w:next w:val="Normal"/>
    <w:link w:val="Heading2Char"/>
    <w:uiPriority w:val="99"/>
    <w:qFormat/>
    <w:rsid w:val="008465A2"/>
    <w:pPr>
      <w:keepNext/>
      <w:keepLines/>
      <w:spacing w:before="200"/>
      <w:outlineLvl w:val="1"/>
    </w:pPr>
  </w:style>
  <w:style w:type="paragraph" w:styleId="Heading3">
    <w:name w:val="heading 3"/>
    <w:basedOn w:val="Normal"/>
    <w:next w:val="Normal"/>
    <w:link w:val="Heading3Char"/>
    <w:uiPriority w:val="99"/>
    <w:qFormat/>
    <w:rsid w:val="008465A2"/>
    <w:pPr>
      <w:keepNext/>
      <w:keepLines/>
      <w:spacing w:before="200"/>
      <w:outlineLvl w:val="2"/>
    </w:pPr>
  </w:style>
  <w:style w:type="paragraph" w:styleId="Heading4">
    <w:name w:val="heading 4"/>
    <w:basedOn w:val="Normal"/>
    <w:next w:val="Normal"/>
    <w:link w:val="Heading4Char"/>
    <w:uiPriority w:val="99"/>
    <w:qFormat/>
    <w:rsid w:val="008465A2"/>
    <w:pPr>
      <w:keepNext/>
      <w:keepLines/>
      <w:spacing w:before="200"/>
      <w:outlineLvl w:val="3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8465A2"/>
    <w:rPr>
      <w:rFonts w:ascii="Consolas" w:hAnsi="Consolas" w:cs="Consolas"/>
      <w:lang w:val="en-US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8465A2"/>
    <w:rPr>
      <w:rFonts w:ascii="Consolas" w:hAnsi="Consolas" w:cs="Consolas"/>
      <w:lang w:val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8465A2"/>
    <w:rPr>
      <w:rFonts w:ascii="Consolas" w:hAnsi="Consolas" w:cs="Consolas"/>
      <w:lang w:val="en-US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8465A2"/>
    <w:rPr>
      <w:rFonts w:ascii="Consolas" w:hAnsi="Consolas" w:cs="Consolas"/>
      <w:lang w:val="en-US"/>
    </w:rPr>
  </w:style>
  <w:style w:type="paragraph" w:styleId="Header">
    <w:name w:val="header"/>
    <w:basedOn w:val="Normal"/>
    <w:link w:val="HeaderChar"/>
    <w:uiPriority w:val="99"/>
    <w:rsid w:val="008465A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8465A2"/>
    <w:rPr>
      <w:rFonts w:ascii="Consolas" w:hAnsi="Consolas" w:cs="Consolas"/>
      <w:lang w:val="en-US"/>
    </w:rPr>
  </w:style>
  <w:style w:type="paragraph" w:styleId="NormalIndent">
    <w:name w:val="Normal Indent"/>
    <w:basedOn w:val="Normal"/>
    <w:uiPriority w:val="99"/>
    <w:rsid w:val="008465A2"/>
    <w:pPr>
      <w:ind w:left="720"/>
    </w:pPr>
  </w:style>
  <w:style w:type="paragraph" w:styleId="Subtitle">
    <w:name w:val="Subtitle"/>
    <w:basedOn w:val="Normal"/>
    <w:next w:val="Normal"/>
    <w:link w:val="SubtitleChar"/>
    <w:uiPriority w:val="99"/>
    <w:qFormat/>
    <w:rsid w:val="008465A2"/>
    <w:pPr>
      <w:numPr>
        <w:ilvl w:val="1"/>
      </w:numPr>
      <w:ind w:left="86"/>
    </w:pPr>
  </w:style>
  <w:style w:type="character" w:customStyle="1" w:styleId="SubtitleChar">
    <w:name w:val="Subtitle Char"/>
    <w:basedOn w:val="DefaultParagraphFont"/>
    <w:link w:val="Subtitle"/>
    <w:uiPriority w:val="99"/>
    <w:locked/>
    <w:rsid w:val="008465A2"/>
    <w:rPr>
      <w:rFonts w:ascii="Consolas" w:hAnsi="Consolas" w:cs="Consolas"/>
      <w:lang w:val="en-US"/>
    </w:rPr>
  </w:style>
  <w:style w:type="paragraph" w:styleId="Title">
    <w:name w:val="Title"/>
    <w:basedOn w:val="Normal"/>
    <w:next w:val="Normal"/>
    <w:link w:val="TitleChar"/>
    <w:uiPriority w:val="99"/>
    <w:qFormat/>
    <w:rsid w:val="008465A2"/>
    <w:pPr>
      <w:pBdr>
        <w:bottom w:val="single" w:sz="8" w:space="4" w:color="4F81BD"/>
      </w:pBdr>
      <w:spacing w:after="300"/>
    </w:pPr>
  </w:style>
  <w:style w:type="character" w:customStyle="1" w:styleId="TitleChar">
    <w:name w:val="Title Char"/>
    <w:basedOn w:val="DefaultParagraphFont"/>
    <w:link w:val="Title"/>
    <w:uiPriority w:val="99"/>
    <w:locked/>
    <w:rsid w:val="008465A2"/>
    <w:rPr>
      <w:rFonts w:ascii="Consolas" w:hAnsi="Consolas" w:cs="Consolas"/>
      <w:lang w:val="en-US"/>
    </w:rPr>
  </w:style>
  <w:style w:type="character" w:styleId="Emphasis">
    <w:name w:val="Emphasis"/>
    <w:basedOn w:val="DefaultParagraphFont"/>
    <w:uiPriority w:val="99"/>
    <w:qFormat/>
    <w:rsid w:val="008465A2"/>
    <w:rPr>
      <w:rFonts w:ascii="Consolas" w:hAnsi="Consolas" w:cs="Consolas"/>
    </w:rPr>
  </w:style>
  <w:style w:type="character" w:styleId="Hyperlink">
    <w:name w:val="Hyperlink"/>
    <w:basedOn w:val="DefaultParagraphFont"/>
    <w:uiPriority w:val="99"/>
    <w:rsid w:val="008465A2"/>
    <w:rPr>
      <w:rFonts w:ascii="Consolas" w:hAnsi="Consolas" w:cs="Consolas"/>
    </w:rPr>
  </w:style>
  <w:style w:type="table" w:styleId="TableGrid">
    <w:name w:val="Table Grid"/>
    <w:basedOn w:val="TableNormal"/>
    <w:uiPriority w:val="99"/>
    <w:rsid w:val="008465A2"/>
    <w:rPr>
      <w:rFonts w:ascii="Consolas" w:hAnsi="Consolas" w:cs="Consolas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99"/>
    <w:qFormat/>
    <w:rsid w:val="008465A2"/>
    <w:pPr>
      <w:spacing w:line="240" w:lineRule="auto"/>
    </w:pPr>
  </w:style>
  <w:style w:type="paragraph" w:customStyle="1" w:styleId="disclaimer">
    <w:name w:val="disclaimer"/>
    <w:basedOn w:val="Normal"/>
    <w:uiPriority w:val="99"/>
    <w:rsid w:val="008465A2"/>
    <w:pPr>
      <w:jc w:val="center"/>
    </w:pPr>
    <w:rPr>
      <w:sz w:val="18"/>
      <w:szCs w:val="18"/>
    </w:rPr>
  </w:style>
  <w:style w:type="paragraph" w:customStyle="1" w:styleId="DocDefaults">
    <w:name w:val="DocDefaults"/>
    <w:uiPriority w:val="99"/>
    <w:rsid w:val="008465A2"/>
    <w:pPr>
      <w:spacing w:after="200" w:line="276" w:lineRule="auto"/>
    </w:pPr>
    <w:rPr>
      <w:rFonts w:cs="Calibri"/>
    </w:rPr>
  </w:style>
  <w:style w:type="paragraph" w:styleId="BalloonText">
    <w:name w:val="Balloon Text"/>
    <w:basedOn w:val="Normal"/>
    <w:link w:val="BalloonTextChar"/>
    <w:uiPriority w:val="99"/>
    <w:semiHidden/>
    <w:rsid w:val="008465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465A2"/>
    <w:rPr>
      <w:rFonts w:ascii="Tahoma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99"/>
    <w:qFormat/>
    <w:rsid w:val="008465A2"/>
    <w:pPr>
      <w:ind w:left="720"/>
    </w:pPr>
  </w:style>
  <w:style w:type="character" w:customStyle="1" w:styleId="s1">
    <w:name w:val="s1"/>
    <w:uiPriority w:val="99"/>
    <w:rsid w:val="008465A2"/>
    <w:rPr>
      <w:rFonts w:ascii="Times New Roman" w:hAnsi="Times New Roman" w:cs="Times New Roman"/>
      <w:b/>
      <w:bCs/>
      <w:color w:val="000000"/>
      <w:sz w:val="24"/>
      <w:szCs w:val="24"/>
      <w:u w:val="none"/>
      <w:effect w:val="none"/>
    </w:rPr>
  </w:style>
  <w:style w:type="paragraph" w:styleId="NormalWeb">
    <w:name w:val="Normal (Web)"/>
    <w:basedOn w:val="Normal"/>
    <w:uiPriority w:val="99"/>
    <w:rsid w:val="008465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pple-converted-space">
    <w:name w:val="apple-converted-space"/>
    <w:basedOn w:val="DefaultParagraphFont"/>
    <w:uiPriority w:val="99"/>
    <w:rsid w:val="008465A2"/>
  </w:style>
  <w:style w:type="paragraph" w:styleId="Footer">
    <w:name w:val="footer"/>
    <w:basedOn w:val="Normal"/>
    <w:link w:val="FooterChar"/>
    <w:uiPriority w:val="99"/>
    <w:rsid w:val="001202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120283"/>
    <w:rPr>
      <w:rFonts w:ascii="Consolas" w:hAnsi="Consolas" w:cs="Consolas"/>
      <w:lang w:val="en-US"/>
    </w:rPr>
  </w:style>
  <w:style w:type="paragraph" w:styleId="NoSpacing">
    <w:name w:val="No Spacing"/>
    <w:uiPriority w:val="99"/>
    <w:qFormat/>
    <w:rsid w:val="00C626FB"/>
    <w:rPr>
      <w:rFonts w:cs="Calibri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1832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2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2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396</TotalTime>
  <Pages>2</Pages>
  <Words>264</Words>
  <Characters>1508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subject/>
  <dc:creator>Кульсариева Гульмира Алимбаевна</dc:creator>
  <cp:keywords/>
  <dc:description/>
  <cp:lastModifiedBy>user</cp:lastModifiedBy>
  <cp:revision>13</cp:revision>
  <cp:lastPrinted>2017-07-14T09:07:00Z</cp:lastPrinted>
  <dcterms:created xsi:type="dcterms:W3CDTF">2016-11-10T04:52:00Z</dcterms:created>
  <dcterms:modified xsi:type="dcterms:W3CDTF">2017-10-25T12:13:00Z</dcterms:modified>
</cp:coreProperties>
</file>